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1F4C5" w14:textId="77777777" w:rsidR="003F331B" w:rsidRPr="008642EC" w:rsidRDefault="003F331B" w:rsidP="003F331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F181CE1" w14:textId="77777777" w:rsidR="003F331B" w:rsidRPr="00992C7B" w:rsidRDefault="003F331B" w:rsidP="003F331B">
      <w:pPr>
        <w:pStyle w:val="BasicParagraph"/>
        <w:suppressAutoHyphens/>
        <w:spacing w:line="240" w:lineRule="auto"/>
        <w:rPr>
          <w:rFonts w:ascii="Times New Roman" w:hAnsi="Times New Roman" w:cs="Times New Roman"/>
          <w:b/>
          <w:bCs/>
          <w:color w:val="000000" w:themeColor="text1"/>
          <w:sz w:val="12"/>
          <w:szCs w:val="12"/>
        </w:rPr>
      </w:pPr>
    </w:p>
    <w:p w14:paraId="5B18D28E" w14:textId="77777777" w:rsidR="003F331B" w:rsidRPr="00582653" w:rsidRDefault="003F331B" w:rsidP="003F331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252844D" w14:textId="77777777" w:rsidR="003F331B" w:rsidRDefault="003F331B" w:rsidP="003F33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AA5B56" w14:textId="77777777" w:rsidR="003F331B" w:rsidRDefault="003F331B" w:rsidP="003F331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C7EB228" w14:textId="77777777" w:rsidR="003F331B" w:rsidRPr="00582653" w:rsidRDefault="003F331B" w:rsidP="003F331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41E7038" wp14:editId="4EC414F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385800D" w14:textId="0F0B4F11" w:rsidR="003F331B" w:rsidRDefault="003F331B" w:rsidP="003F331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38E2C32" w14:textId="77777777" w:rsidR="003F331B" w:rsidRDefault="003F331B" w:rsidP="003F331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04239DB" w14:textId="77777777" w:rsidR="003F331B" w:rsidRPr="00582653" w:rsidRDefault="003F331B" w:rsidP="003F331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7B2492C" w14:textId="77777777" w:rsidR="003F331B" w:rsidRPr="00582653" w:rsidRDefault="003F331B" w:rsidP="003F33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DADE2D1" w14:textId="77777777" w:rsidR="003F331B" w:rsidRPr="008642EC" w:rsidRDefault="003F331B" w:rsidP="003F331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2E35F3A" w14:textId="77777777" w:rsidR="003F331B" w:rsidRPr="008642EC" w:rsidRDefault="003F331B" w:rsidP="003F331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7C939E5" w14:textId="77777777" w:rsidR="003F331B" w:rsidRPr="00582653" w:rsidRDefault="003F331B" w:rsidP="003F33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DBEC98E" w14:textId="77777777" w:rsidR="003F331B" w:rsidRPr="008642EC" w:rsidRDefault="003F331B" w:rsidP="003F331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B470B60" w14:textId="77777777" w:rsidR="003F331B" w:rsidRPr="008642EC" w:rsidRDefault="003F331B" w:rsidP="003F331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F8C43F5" w14:textId="77777777" w:rsidR="003F331B" w:rsidRPr="00992C7B" w:rsidRDefault="003F331B" w:rsidP="003F331B">
      <w:pPr>
        <w:pStyle w:val="BasicParagraph"/>
        <w:suppressAutoHyphens/>
        <w:spacing w:line="240" w:lineRule="auto"/>
        <w:ind w:left="1440"/>
        <w:rPr>
          <w:rFonts w:ascii="Times New Roman" w:hAnsi="Times New Roman" w:cs="Times New Roman"/>
          <w:color w:val="000000" w:themeColor="text1"/>
          <w:sz w:val="12"/>
          <w:szCs w:val="12"/>
        </w:rPr>
      </w:pPr>
    </w:p>
    <w:p w14:paraId="3317DEED" w14:textId="77777777" w:rsidR="003F331B" w:rsidRPr="00582653" w:rsidRDefault="003F331B" w:rsidP="003F331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5D00A88" w14:textId="77777777" w:rsidR="003F331B" w:rsidRDefault="003F331B" w:rsidP="003F33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930D47B" w14:textId="77777777" w:rsidR="003F331B" w:rsidRPr="00992C7B" w:rsidRDefault="003F331B" w:rsidP="003F331B">
      <w:pPr>
        <w:pStyle w:val="BasicParagraph"/>
        <w:suppressAutoHyphens/>
        <w:spacing w:line="240" w:lineRule="auto"/>
        <w:ind w:left="1440"/>
        <w:rPr>
          <w:rFonts w:ascii="Times New Roman" w:hAnsi="Times New Roman" w:cs="Times New Roman"/>
          <w:color w:val="000000" w:themeColor="text1"/>
          <w:sz w:val="12"/>
          <w:szCs w:val="12"/>
        </w:rPr>
      </w:pPr>
    </w:p>
    <w:p w14:paraId="31543AB1" w14:textId="77777777" w:rsidR="003F331B" w:rsidRDefault="003F331B" w:rsidP="003F33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75C6123" w14:textId="77777777" w:rsidR="003F331B" w:rsidRPr="00B87FFB" w:rsidRDefault="003F331B" w:rsidP="003F331B">
      <w:pPr>
        <w:pStyle w:val="BasicParagraph"/>
        <w:suppressAutoHyphens/>
        <w:spacing w:line="240" w:lineRule="auto"/>
        <w:ind w:left="1440"/>
        <w:rPr>
          <w:rFonts w:ascii="Times New Roman" w:hAnsi="Times New Roman" w:cs="Times New Roman"/>
          <w:color w:val="000000" w:themeColor="text1"/>
          <w:sz w:val="10"/>
          <w:szCs w:val="10"/>
        </w:rPr>
      </w:pPr>
    </w:p>
    <w:p w14:paraId="7E071E1A" w14:textId="77777777" w:rsidR="003F331B" w:rsidRDefault="003F331B" w:rsidP="003F33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21AD9F5" w14:textId="77777777" w:rsidR="003F331B" w:rsidRPr="000B1EEC" w:rsidRDefault="003F331B" w:rsidP="003F331B">
      <w:pPr>
        <w:pStyle w:val="BasicParagraph"/>
        <w:suppressAutoHyphens/>
        <w:spacing w:line="240" w:lineRule="auto"/>
        <w:rPr>
          <w:rFonts w:ascii="Times New Roman" w:hAnsi="Times New Roman" w:cs="Times New Roman"/>
          <w:color w:val="000000" w:themeColor="text1"/>
          <w:sz w:val="10"/>
          <w:szCs w:val="10"/>
        </w:rPr>
      </w:pPr>
    </w:p>
    <w:p w14:paraId="2E602A23" w14:textId="2DD62E70" w:rsidR="003F331B" w:rsidRDefault="003F331B" w:rsidP="003F331B">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6A454352" w14:textId="58CF93A6" w:rsidR="002760A1" w:rsidRDefault="00C02EB7" w:rsidP="00C02EB7">
      <w:pPr>
        <w:pStyle w:val="Heading1"/>
      </w:pPr>
      <w:r>
        <w:lastRenderedPageBreak/>
        <w:t xml:space="preserve">MPower108 </w:t>
      </w:r>
      <w:r w:rsidRPr="00AA4E06">
        <w:t>Team Training Plan</w:t>
      </w:r>
    </w:p>
    <w:p w14:paraId="2878A5D4" w14:textId="4823B401" w:rsidR="00096380" w:rsidRPr="00D73BF6" w:rsidRDefault="00096380" w:rsidP="00096380">
      <w:pPr>
        <w:rPr>
          <w:b/>
        </w:rPr>
      </w:pPr>
      <w:r w:rsidRPr="00D73BF6">
        <w:rPr>
          <w:b/>
        </w:rPr>
        <w:t>Frontline Leader:</w:t>
      </w:r>
      <w:r w:rsidR="00D73BF6">
        <w:rPr>
          <w:b/>
        </w:rPr>
        <w:t xml:space="preserve"> ____________________</w:t>
      </w:r>
    </w:p>
    <w:p w14:paraId="5720BF06" w14:textId="1E66241F" w:rsidR="00096380" w:rsidRPr="00D73BF6" w:rsidRDefault="00096380" w:rsidP="00096380">
      <w:pPr>
        <w:rPr>
          <w:b/>
        </w:rPr>
      </w:pPr>
      <w:r w:rsidRPr="00D73BF6">
        <w:rPr>
          <w:b/>
        </w:rPr>
        <w:t>Date:</w:t>
      </w:r>
      <w:r w:rsidR="00D73BF6">
        <w:rPr>
          <w:b/>
        </w:rPr>
        <w:t xml:space="preserve"> _________________</w:t>
      </w:r>
    </w:p>
    <w:tbl>
      <w:tblPr>
        <w:tblStyle w:val="FedUTableGrid2"/>
        <w:tblW w:w="1120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02"/>
        <w:gridCol w:w="7904"/>
      </w:tblGrid>
      <w:tr w:rsidR="00D73BF6" w:rsidRPr="00C02EB7" w14:paraId="5D852AB6" w14:textId="77777777" w:rsidTr="00D73BF6">
        <w:trPr>
          <w:trHeight w:val="436"/>
        </w:trPr>
        <w:tc>
          <w:tcPr>
            <w:tcW w:w="3302" w:type="dxa"/>
            <w:shd w:val="clear" w:color="auto" w:fill="E6EAF6" w:themeFill="background1"/>
          </w:tcPr>
          <w:p w14:paraId="47C40EC8" w14:textId="54EF8507" w:rsidR="00D73BF6" w:rsidRPr="00C02EB7" w:rsidRDefault="00D73BF6" w:rsidP="009115A6">
            <w:pPr>
              <w:spacing w:line="259" w:lineRule="auto"/>
              <w:rPr>
                <w:b/>
                <w:bCs/>
                <w:color w:val="0031A7" w:themeColor="text2"/>
                <w:sz w:val="20"/>
              </w:rPr>
            </w:pPr>
            <w:r>
              <w:rPr>
                <w:b/>
                <w:bCs/>
                <w:color w:val="0031A7" w:themeColor="text2"/>
                <w:sz w:val="20"/>
              </w:rPr>
              <w:t>Team member name</w:t>
            </w:r>
          </w:p>
        </w:tc>
        <w:tc>
          <w:tcPr>
            <w:tcW w:w="7904" w:type="dxa"/>
            <w:shd w:val="clear" w:color="auto" w:fill="E6EAF6" w:themeFill="background1"/>
          </w:tcPr>
          <w:p w14:paraId="4777E2A7" w14:textId="7CC60E7D" w:rsidR="00D73BF6" w:rsidRPr="00C02EB7" w:rsidRDefault="00D73BF6" w:rsidP="009115A6">
            <w:pPr>
              <w:spacing w:line="259" w:lineRule="auto"/>
              <w:rPr>
                <w:b/>
                <w:bCs/>
                <w:color w:val="0031A7" w:themeColor="text2"/>
                <w:sz w:val="20"/>
              </w:rPr>
            </w:pPr>
            <w:r w:rsidRPr="00C02EB7">
              <w:rPr>
                <w:b/>
                <w:bCs/>
                <w:color w:val="0031A7" w:themeColor="text2"/>
                <w:sz w:val="20"/>
              </w:rPr>
              <w:t>Current skills and knowledge</w:t>
            </w:r>
          </w:p>
        </w:tc>
      </w:tr>
      <w:tr w:rsidR="00D73BF6" w:rsidRPr="00C02EB7" w14:paraId="4D91D12C" w14:textId="77777777" w:rsidTr="00D73BF6">
        <w:trPr>
          <w:trHeight w:val="486"/>
        </w:trPr>
        <w:tc>
          <w:tcPr>
            <w:tcW w:w="3302" w:type="dxa"/>
            <w:shd w:val="clear" w:color="auto" w:fill="auto"/>
          </w:tcPr>
          <w:p w14:paraId="58C47044" w14:textId="6E0A9086" w:rsidR="00D73BF6" w:rsidRPr="00C02EB7" w:rsidRDefault="00D73BF6" w:rsidP="009115A6">
            <w:pPr>
              <w:spacing w:line="259" w:lineRule="auto"/>
              <w:rPr>
                <w:b/>
                <w:bCs/>
                <w:color w:val="0031A7" w:themeColor="text2"/>
                <w:sz w:val="20"/>
              </w:rPr>
            </w:pPr>
          </w:p>
        </w:tc>
        <w:tc>
          <w:tcPr>
            <w:tcW w:w="7904" w:type="dxa"/>
            <w:shd w:val="clear" w:color="auto" w:fill="auto"/>
          </w:tcPr>
          <w:p w14:paraId="0313CCFB" w14:textId="4D7243B6" w:rsidR="00D73BF6" w:rsidRPr="00C02EB7" w:rsidRDefault="00D73BF6" w:rsidP="009115A6">
            <w:pPr>
              <w:spacing w:line="259" w:lineRule="auto"/>
              <w:rPr>
                <w:b/>
                <w:bCs/>
                <w:color w:val="0031A7" w:themeColor="text2"/>
                <w:sz w:val="20"/>
              </w:rPr>
            </w:pPr>
          </w:p>
        </w:tc>
      </w:tr>
      <w:tr w:rsidR="00D73BF6" w:rsidRPr="00C02EB7" w14:paraId="486809E8" w14:textId="77777777" w:rsidTr="00D73BF6">
        <w:trPr>
          <w:trHeight w:val="486"/>
        </w:trPr>
        <w:tc>
          <w:tcPr>
            <w:tcW w:w="3302" w:type="dxa"/>
            <w:shd w:val="clear" w:color="auto" w:fill="auto"/>
          </w:tcPr>
          <w:p w14:paraId="4D107F2D"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CEBAD67" w14:textId="172468CE" w:rsidR="00D73BF6" w:rsidRPr="00C02EB7" w:rsidRDefault="00D73BF6" w:rsidP="009115A6">
            <w:pPr>
              <w:spacing w:line="259" w:lineRule="auto"/>
              <w:rPr>
                <w:b/>
                <w:bCs/>
                <w:color w:val="0031A7" w:themeColor="text2"/>
                <w:sz w:val="20"/>
              </w:rPr>
            </w:pPr>
          </w:p>
        </w:tc>
      </w:tr>
      <w:tr w:rsidR="00D73BF6" w:rsidRPr="00C02EB7" w14:paraId="27C52C41" w14:textId="77777777" w:rsidTr="00D73BF6">
        <w:trPr>
          <w:trHeight w:val="486"/>
        </w:trPr>
        <w:tc>
          <w:tcPr>
            <w:tcW w:w="3302" w:type="dxa"/>
            <w:shd w:val="clear" w:color="auto" w:fill="auto"/>
          </w:tcPr>
          <w:p w14:paraId="73E780F0"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34A6303" w14:textId="16F6553A" w:rsidR="00D73BF6" w:rsidRPr="00C02EB7" w:rsidRDefault="00D73BF6" w:rsidP="009115A6">
            <w:pPr>
              <w:spacing w:line="259" w:lineRule="auto"/>
              <w:rPr>
                <w:b/>
                <w:bCs/>
                <w:color w:val="0031A7" w:themeColor="text2"/>
                <w:sz w:val="20"/>
              </w:rPr>
            </w:pPr>
          </w:p>
        </w:tc>
      </w:tr>
      <w:tr w:rsidR="00D73BF6" w:rsidRPr="00C02EB7" w14:paraId="7C58169B" w14:textId="77777777" w:rsidTr="00D73BF6">
        <w:trPr>
          <w:trHeight w:val="486"/>
        </w:trPr>
        <w:tc>
          <w:tcPr>
            <w:tcW w:w="3302" w:type="dxa"/>
            <w:shd w:val="clear" w:color="auto" w:fill="auto"/>
          </w:tcPr>
          <w:p w14:paraId="4816CF6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2E1F2841" w14:textId="70614114" w:rsidR="00D73BF6" w:rsidRPr="00C02EB7" w:rsidRDefault="00D73BF6" w:rsidP="009115A6">
            <w:pPr>
              <w:spacing w:line="259" w:lineRule="auto"/>
              <w:rPr>
                <w:b/>
                <w:bCs/>
                <w:color w:val="0031A7" w:themeColor="text2"/>
                <w:sz w:val="20"/>
              </w:rPr>
            </w:pPr>
          </w:p>
        </w:tc>
      </w:tr>
      <w:tr w:rsidR="00D73BF6" w:rsidRPr="00C02EB7" w14:paraId="46D20688" w14:textId="77777777" w:rsidTr="00D73BF6">
        <w:trPr>
          <w:trHeight w:val="486"/>
        </w:trPr>
        <w:tc>
          <w:tcPr>
            <w:tcW w:w="3302" w:type="dxa"/>
            <w:shd w:val="clear" w:color="auto" w:fill="auto"/>
          </w:tcPr>
          <w:p w14:paraId="6C68BCA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91A08D8" w14:textId="546CFAF2" w:rsidR="00D73BF6" w:rsidRPr="00C02EB7" w:rsidRDefault="00D73BF6" w:rsidP="009115A6">
            <w:pPr>
              <w:spacing w:line="259" w:lineRule="auto"/>
              <w:rPr>
                <w:b/>
                <w:bCs/>
                <w:color w:val="0031A7" w:themeColor="text2"/>
                <w:sz w:val="20"/>
              </w:rPr>
            </w:pPr>
          </w:p>
        </w:tc>
      </w:tr>
      <w:tr w:rsidR="00D73BF6" w:rsidRPr="00C02EB7" w14:paraId="20DC4CB6" w14:textId="77777777" w:rsidTr="00D73BF6">
        <w:trPr>
          <w:trHeight w:val="486"/>
        </w:trPr>
        <w:tc>
          <w:tcPr>
            <w:tcW w:w="3302" w:type="dxa"/>
            <w:shd w:val="clear" w:color="auto" w:fill="auto"/>
          </w:tcPr>
          <w:p w14:paraId="016A69D6"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6A6ADE3A" w14:textId="0B99A378" w:rsidR="00D73BF6" w:rsidRPr="00C02EB7" w:rsidRDefault="00D73BF6" w:rsidP="009115A6">
            <w:pPr>
              <w:spacing w:line="259" w:lineRule="auto"/>
              <w:rPr>
                <w:b/>
                <w:bCs/>
                <w:color w:val="0031A7" w:themeColor="text2"/>
                <w:sz w:val="20"/>
              </w:rPr>
            </w:pPr>
          </w:p>
        </w:tc>
      </w:tr>
      <w:tr w:rsidR="00D73BF6" w:rsidRPr="00C02EB7" w14:paraId="2E69CA02" w14:textId="77777777" w:rsidTr="00D73BF6">
        <w:trPr>
          <w:trHeight w:val="486"/>
        </w:trPr>
        <w:tc>
          <w:tcPr>
            <w:tcW w:w="3302" w:type="dxa"/>
            <w:shd w:val="clear" w:color="auto" w:fill="auto"/>
          </w:tcPr>
          <w:p w14:paraId="423C5632"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FC39CF9" w14:textId="28B9D721" w:rsidR="00D73BF6" w:rsidRPr="00C02EB7" w:rsidRDefault="00D73BF6" w:rsidP="009115A6">
            <w:pPr>
              <w:spacing w:line="259" w:lineRule="auto"/>
              <w:rPr>
                <w:b/>
                <w:bCs/>
                <w:color w:val="0031A7" w:themeColor="text2"/>
                <w:sz w:val="20"/>
              </w:rPr>
            </w:pPr>
          </w:p>
        </w:tc>
      </w:tr>
      <w:tr w:rsidR="00D73BF6" w:rsidRPr="00C02EB7" w14:paraId="336EC43B" w14:textId="77777777" w:rsidTr="00D73BF6">
        <w:trPr>
          <w:trHeight w:val="486"/>
        </w:trPr>
        <w:tc>
          <w:tcPr>
            <w:tcW w:w="3302" w:type="dxa"/>
            <w:shd w:val="clear" w:color="auto" w:fill="auto"/>
          </w:tcPr>
          <w:p w14:paraId="3D71C654"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50D26B64" w14:textId="2611E240" w:rsidR="00D73BF6" w:rsidRPr="00C02EB7" w:rsidRDefault="00D73BF6" w:rsidP="009115A6">
            <w:pPr>
              <w:spacing w:line="259" w:lineRule="auto"/>
              <w:rPr>
                <w:b/>
                <w:bCs/>
                <w:color w:val="0031A7" w:themeColor="text2"/>
                <w:sz w:val="20"/>
              </w:rPr>
            </w:pPr>
          </w:p>
        </w:tc>
      </w:tr>
    </w:tbl>
    <w:p w14:paraId="03D3C69E" w14:textId="6E774FC5" w:rsidR="00096380" w:rsidRDefault="00096380" w:rsidP="00096380"/>
    <w:p w14:paraId="723C377E" w14:textId="0B29D197" w:rsidR="00096380" w:rsidRDefault="00096380" w:rsidP="00096380"/>
    <w:p w14:paraId="5E5A4839" w14:textId="77777777" w:rsidR="00096380" w:rsidRPr="00096380" w:rsidRDefault="00096380" w:rsidP="00096380"/>
    <w:p w14:paraId="5F3BFD0B" w14:textId="51BA7CAA" w:rsidR="00096380" w:rsidRDefault="00096380" w:rsidP="00096380"/>
    <w:p w14:paraId="7A4D5ACC" w14:textId="784F38C9" w:rsidR="00D73BF6" w:rsidRPr="00096380" w:rsidRDefault="00D73BF6" w:rsidP="00D73BF6">
      <w:pPr>
        <w:pStyle w:val="Heading2"/>
      </w:pPr>
      <w:r>
        <w:lastRenderedPageBreak/>
        <w:t>Training plan</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57"/>
        <w:gridCol w:w="1658"/>
        <w:gridCol w:w="1657"/>
        <w:gridCol w:w="1658"/>
        <w:gridCol w:w="1657"/>
        <w:gridCol w:w="1658"/>
        <w:gridCol w:w="1657"/>
        <w:gridCol w:w="1658"/>
      </w:tblGrid>
      <w:tr w:rsidR="00D73BF6" w:rsidRPr="00AA4E06" w14:paraId="4117259B" w14:textId="5917DC7C" w:rsidTr="00D73BF6">
        <w:trPr>
          <w:trHeight w:val="884"/>
        </w:trPr>
        <w:tc>
          <w:tcPr>
            <w:tcW w:w="1657" w:type="dxa"/>
            <w:shd w:val="clear" w:color="auto" w:fill="E6EAF6" w:themeFill="background1"/>
          </w:tcPr>
          <w:p w14:paraId="1C9D7B2D" w14:textId="5D7AA9DD" w:rsidR="00D73BF6" w:rsidRPr="00AA4E06" w:rsidRDefault="00D73BF6" w:rsidP="00AA4E06">
            <w:pPr>
              <w:spacing w:line="259" w:lineRule="auto"/>
              <w:rPr>
                <w:b/>
                <w:bCs/>
                <w:color w:val="0031A7" w:themeColor="text2"/>
                <w:sz w:val="20"/>
              </w:rPr>
            </w:pPr>
            <w:r w:rsidRPr="00AA4E06">
              <w:rPr>
                <w:b/>
                <w:bCs/>
                <w:color w:val="0031A7" w:themeColor="text2"/>
                <w:sz w:val="20"/>
              </w:rPr>
              <w:t>Team knowledge gaps</w:t>
            </w:r>
          </w:p>
        </w:tc>
        <w:tc>
          <w:tcPr>
            <w:tcW w:w="1658" w:type="dxa"/>
            <w:shd w:val="clear" w:color="auto" w:fill="E6EAF6" w:themeFill="background1"/>
          </w:tcPr>
          <w:p w14:paraId="608B4084" w14:textId="45D35A5A" w:rsidR="00D73BF6" w:rsidRPr="00AA4E06" w:rsidRDefault="00D73BF6" w:rsidP="00AA4E06">
            <w:pPr>
              <w:spacing w:line="259" w:lineRule="auto"/>
              <w:rPr>
                <w:b/>
                <w:bCs/>
                <w:color w:val="0031A7" w:themeColor="text2"/>
                <w:sz w:val="20"/>
              </w:rPr>
            </w:pPr>
            <w:r w:rsidRPr="00AA4E06">
              <w:rPr>
                <w:b/>
                <w:bCs/>
                <w:color w:val="0031A7" w:themeColor="text2"/>
                <w:sz w:val="20"/>
              </w:rPr>
              <w:t>Team skills gaps</w:t>
            </w:r>
          </w:p>
        </w:tc>
        <w:tc>
          <w:tcPr>
            <w:tcW w:w="1657" w:type="dxa"/>
            <w:shd w:val="clear" w:color="auto" w:fill="E6EAF6" w:themeFill="background1"/>
          </w:tcPr>
          <w:p w14:paraId="5936F99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outcome/output</w:t>
            </w:r>
          </w:p>
        </w:tc>
        <w:tc>
          <w:tcPr>
            <w:tcW w:w="1658" w:type="dxa"/>
            <w:shd w:val="clear" w:color="auto" w:fill="E6EAF6" w:themeFill="background1"/>
          </w:tcPr>
          <w:p w14:paraId="2D13114B"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w:t>
            </w:r>
          </w:p>
          <w:p w14:paraId="4F8B3D7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Strategy</w:t>
            </w:r>
          </w:p>
        </w:tc>
        <w:tc>
          <w:tcPr>
            <w:tcW w:w="1657" w:type="dxa"/>
            <w:shd w:val="clear" w:color="auto" w:fill="E6EAF6" w:themeFill="background1"/>
          </w:tcPr>
          <w:p w14:paraId="2BC2DD0C"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plan steps</w:t>
            </w:r>
          </w:p>
        </w:tc>
        <w:tc>
          <w:tcPr>
            <w:tcW w:w="1658" w:type="dxa"/>
            <w:shd w:val="clear" w:color="auto" w:fill="E6EAF6" w:themeFill="background1"/>
          </w:tcPr>
          <w:p w14:paraId="6DA6D9C4"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Target completion date</w:t>
            </w:r>
          </w:p>
        </w:tc>
        <w:tc>
          <w:tcPr>
            <w:tcW w:w="1657" w:type="dxa"/>
            <w:shd w:val="clear" w:color="auto" w:fill="E6EAF6" w:themeFill="background1"/>
          </w:tcPr>
          <w:p w14:paraId="34FD2E30"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Actual completion date</w:t>
            </w:r>
          </w:p>
        </w:tc>
        <w:tc>
          <w:tcPr>
            <w:tcW w:w="1658" w:type="dxa"/>
            <w:shd w:val="clear" w:color="auto" w:fill="E6EAF6" w:themeFill="background1"/>
          </w:tcPr>
          <w:p w14:paraId="6FE1B62F"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Outcome</w:t>
            </w:r>
          </w:p>
        </w:tc>
      </w:tr>
      <w:tr w:rsidR="00D73BF6" w:rsidRPr="00AA4E06" w14:paraId="14E44CA6" w14:textId="563D9AD1" w:rsidTr="00D73BF6">
        <w:trPr>
          <w:trHeight w:val="884"/>
        </w:trPr>
        <w:tc>
          <w:tcPr>
            <w:tcW w:w="1657" w:type="dxa"/>
          </w:tcPr>
          <w:p w14:paraId="300A80F4" w14:textId="7B8EAD3B" w:rsidR="00D73BF6" w:rsidRPr="00AA4E06" w:rsidRDefault="00D73BF6" w:rsidP="00AA4E06">
            <w:pPr>
              <w:spacing w:before="60" w:after="60"/>
              <w:rPr>
                <w:noProof/>
                <w:color w:val="000000" w:themeColor="text1"/>
                <w:sz w:val="20"/>
                <w:szCs w:val="20"/>
                <w:lang w:val="en-PH"/>
              </w:rPr>
            </w:pPr>
          </w:p>
        </w:tc>
        <w:tc>
          <w:tcPr>
            <w:tcW w:w="1658" w:type="dxa"/>
          </w:tcPr>
          <w:p w14:paraId="1E01DBB9" w14:textId="1515ACB1" w:rsidR="00D73BF6" w:rsidRPr="00AA4E06" w:rsidRDefault="00D73BF6" w:rsidP="00AA4E06">
            <w:pPr>
              <w:spacing w:before="60" w:after="60"/>
              <w:rPr>
                <w:noProof/>
                <w:color w:val="000000" w:themeColor="text1"/>
                <w:sz w:val="20"/>
                <w:szCs w:val="20"/>
                <w:lang w:val="en-PH"/>
              </w:rPr>
            </w:pPr>
          </w:p>
        </w:tc>
        <w:tc>
          <w:tcPr>
            <w:tcW w:w="1657" w:type="dxa"/>
          </w:tcPr>
          <w:p w14:paraId="4856FBD5" w14:textId="39127B6C" w:rsidR="00D73BF6" w:rsidRPr="00AA4E06" w:rsidRDefault="00D73BF6" w:rsidP="00AA4E06">
            <w:pPr>
              <w:spacing w:before="60" w:after="60"/>
              <w:rPr>
                <w:noProof/>
                <w:color w:val="000000" w:themeColor="text1"/>
                <w:sz w:val="20"/>
                <w:szCs w:val="20"/>
                <w:lang w:val="en-PH"/>
              </w:rPr>
            </w:pPr>
          </w:p>
        </w:tc>
        <w:tc>
          <w:tcPr>
            <w:tcW w:w="1658" w:type="dxa"/>
          </w:tcPr>
          <w:p w14:paraId="4C07F9FD" w14:textId="02CACC76" w:rsidR="00D73BF6" w:rsidRPr="00AA4E06" w:rsidRDefault="00D73BF6" w:rsidP="00AA4E06">
            <w:pPr>
              <w:spacing w:before="60" w:after="60"/>
              <w:rPr>
                <w:noProof/>
                <w:color w:val="000000" w:themeColor="text1"/>
                <w:sz w:val="20"/>
                <w:szCs w:val="20"/>
                <w:lang w:val="en-PH"/>
              </w:rPr>
            </w:pPr>
          </w:p>
        </w:tc>
        <w:tc>
          <w:tcPr>
            <w:tcW w:w="1657" w:type="dxa"/>
          </w:tcPr>
          <w:p w14:paraId="690E300E" w14:textId="5791788E" w:rsidR="00D73BF6" w:rsidRPr="00AA4E06" w:rsidRDefault="00D73BF6" w:rsidP="00AA4E06">
            <w:pPr>
              <w:spacing w:before="60" w:after="60"/>
              <w:rPr>
                <w:noProof/>
                <w:color w:val="000000" w:themeColor="text1"/>
                <w:sz w:val="20"/>
                <w:szCs w:val="20"/>
                <w:lang w:val="en-PH"/>
              </w:rPr>
            </w:pPr>
          </w:p>
        </w:tc>
        <w:tc>
          <w:tcPr>
            <w:tcW w:w="1658" w:type="dxa"/>
          </w:tcPr>
          <w:p w14:paraId="60567E6C" w14:textId="183F8301" w:rsidR="00D73BF6" w:rsidRPr="00AA4E06" w:rsidRDefault="00D73BF6" w:rsidP="00AA4E06">
            <w:pPr>
              <w:spacing w:before="60" w:after="60"/>
              <w:rPr>
                <w:noProof/>
                <w:color w:val="000000" w:themeColor="text1"/>
                <w:sz w:val="20"/>
                <w:szCs w:val="20"/>
                <w:lang w:val="en-PH"/>
              </w:rPr>
            </w:pPr>
          </w:p>
        </w:tc>
        <w:tc>
          <w:tcPr>
            <w:tcW w:w="1657" w:type="dxa"/>
          </w:tcPr>
          <w:p w14:paraId="713CE04E" w14:textId="2448CF25" w:rsidR="00D73BF6" w:rsidRPr="00AA4E06" w:rsidRDefault="00D73BF6" w:rsidP="00AA4E06">
            <w:pPr>
              <w:spacing w:before="60" w:after="60"/>
              <w:rPr>
                <w:noProof/>
                <w:color w:val="000000" w:themeColor="text1"/>
                <w:sz w:val="20"/>
                <w:szCs w:val="20"/>
                <w:lang w:val="en-PH"/>
              </w:rPr>
            </w:pPr>
          </w:p>
        </w:tc>
        <w:tc>
          <w:tcPr>
            <w:tcW w:w="1658" w:type="dxa"/>
          </w:tcPr>
          <w:p w14:paraId="4775FFD4" w14:textId="73086648" w:rsidR="00D73BF6" w:rsidRPr="00AA4E06" w:rsidRDefault="00D73BF6" w:rsidP="00AA4E06">
            <w:pPr>
              <w:spacing w:before="60" w:after="60"/>
              <w:rPr>
                <w:noProof/>
                <w:color w:val="000000" w:themeColor="text1"/>
                <w:sz w:val="20"/>
                <w:szCs w:val="20"/>
                <w:lang w:val="en-PH"/>
              </w:rPr>
            </w:pPr>
          </w:p>
        </w:tc>
      </w:tr>
      <w:tr w:rsidR="00D73BF6" w:rsidRPr="00AA4E06" w14:paraId="082C1A89" w14:textId="1F379EEC" w:rsidTr="00D73BF6">
        <w:trPr>
          <w:trHeight w:val="884"/>
        </w:trPr>
        <w:tc>
          <w:tcPr>
            <w:tcW w:w="1657" w:type="dxa"/>
          </w:tcPr>
          <w:p w14:paraId="155D2D9C" w14:textId="77777777" w:rsidR="00D73BF6" w:rsidRPr="00AA4E06" w:rsidRDefault="00D73BF6" w:rsidP="00AA4E06">
            <w:pPr>
              <w:spacing w:before="60" w:after="60"/>
              <w:rPr>
                <w:noProof/>
                <w:color w:val="000000" w:themeColor="text1"/>
                <w:sz w:val="20"/>
                <w:szCs w:val="20"/>
                <w:lang w:val="en-PH"/>
              </w:rPr>
            </w:pPr>
          </w:p>
        </w:tc>
        <w:tc>
          <w:tcPr>
            <w:tcW w:w="1658" w:type="dxa"/>
          </w:tcPr>
          <w:p w14:paraId="32AB8114" w14:textId="77777777" w:rsidR="00D73BF6" w:rsidRPr="00AA4E06" w:rsidRDefault="00D73BF6" w:rsidP="00AA4E06">
            <w:pPr>
              <w:spacing w:before="60" w:after="60"/>
              <w:rPr>
                <w:noProof/>
                <w:color w:val="000000" w:themeColor="text1"/>
                <w:sz w:val="20"/>
                <w:szCs w:val="20"/>
                <w:lang w:val="en-PH"/>
              </w:rPr>
            </w:pPr>
          </w:p>
        </w:tc>
        <w:tc>
          <w:tcPr>
            <w:tcW w:w="1657" w:type="dxa"/>
          </w:tcPr>
          <w:p w14:paraId="7883BA13" w14:textId="77777777" w:rsidR="00D73BF6" w:rsidRPr="00AA4E06" w:rsidRDefault="00D73BF6" w:rsidP="00AA4E06">
            <w:pPr>
              <w:spacing w:before="60" w:after="60"/>
              <w:rPr>
                <w:noProof/>
                <w:color w:val="000000" w:themeColor="text1"/>
                <w:sz w:val="20"/>
                <w:szCs w:val="20"/>
                <w:lang w:val="en-PH"/>
              </w:rPr>
            </w:pPr>
          </w:p>
        </w:tc>
        <w:tc>
          <w:tcPr>
            <w:tcW w:w="1658" w:type="dxa"/>
          </w:tcPr>
          <w:p w14:paraId="708654A0" w14:textId="77777777" w:rsidR="00D73BF6" w:rsidRPr="00AA4E06" w:rsidRDefault="00D73BF6" w:rsidP="00AA4E06">
            <w:pPr>
              <w:spacing w:before="60" w:after="60"/>
              <w:rPr>
                <w:noProof/>
                <w:color w:val="000000" w:themeColor="text1"/>
                <w:sz w:val="20"/>
                <w:szCs w:val="20"/>
                <w:lang w:val="en-PH"/>
              </w:rPr>
            </w:pPr>
          </w:p>
        </w:tc>
        <w:tc>
          <w:tcPr>
            <w:tcW w:w="1657" w:type="dxa"/>
          </w:tcPr>
          <w:p w14:paraId="6C69635A" w14:textId="77777777" w:rsidR="00D73BF6" w:rsidRPr="00AA4E06" w:rsidRDefault="00D73BF6" w:rsidP="00AA4E06">
            <w:pPr>
              <w:spacing w:before="60" w:after="60"/>
              <w:rPr>
                <w:noProof/>
                <w:color w:val="000000" w:themeColor="text1"/>
                <w:sz w:val="20"/>
                <w:szCs w:val="20"/>
                <w:lang w:val="en-PH"/>
              </w:rPr>
            </w:pPr>
          </w:p>
        </w:tc>
        <w:tc>
          <w:tcPr>
            <w:tcW w:w="1658" w:type="dxa"/>
          </w:tcPr>
          <w:p w14:paraId="22155CD2" w14:textId="77777777" w:rsidR="00D73BF6" w:rsidRPr="00AA4E06" w:rsidRDefault="00D73BF6" w:rsidP="00AA4E06">
            <w:pPr>
              <w:spacing w:before="60" w:after="60"/>
              <w:rPr>
                <w:noProof/>
                <w:color w:val="000000" w:themeColor="text1"/>
                <w:sz w:val="20"/>
                <w:szCs w:val="20"/>
                <w:lang w:val="en-PH"/>
              </w:rPr>
            </w:pPr>
          </w:p>
        </w:tc>
        <w:tc>
          <w:tcPr>
            <w:tcW w:w="1657" w:type="dxa"/>
          </w:tcPr>
          <w:p w14:paraId="2896B823" w14:textId="77777777" w:rsidR="00D73BF6" w:rsidRPr="00AA4E06" w:rsidRDefault="00D73BF6" w:rsidP="00AA4E06">
            <w:pPr>
              <w:spacing w:before="60" w:after="60"/>
              <w:rPr>
                <w:noProof/>
                <w:color w:val="000000" w:themeColor="text1"/>
                <w:sz w:val="20"/>
                <w:szCs w:val="20"/>
                <w:lang w:val="en-PH"/>
              </w:rPr>
            </w:pPr>
          </w:p>
        </w:tc>
        <w:tc>
          <w:tcPr>
            <w:tcW w:w="1658" w:type="dxa"/>
          </w:tcPr>
          <w:p w14:paraId="3922D402" w14:textId="77777777" w:rsidR="00D73BF6" w:rsidRPr="00AA4E06" w:rsidRDefault="00D73BF6" w:rsidP="00AA4E06">
            <w:pPr>
              <w:spacing w:before="60" w:after="60"/>
              <w:rPr>
                <w:noProof/>
                <w:color w:val="000000" w:themeColor="text1"/>
                <w:sz w:val="20"/>
                <w:szCs w:val="20"/>
                <w:lang w:val="en-PH"/>
              </w:rPr>
            </w:pPr>
          </w:p>
        </w:tc>
      </w:tr>
      <w:tr w:rsidR="00D73BF6" w:rsidRPr="00AA4E06" w14:paraId="753347BC" w14:textId="1367B886" w:rsidTr="00D73BF6">
        <w:trPr>
          <w:trHeight w:val="884"/>
        </w:trPr>
        <w:tc>
          <w:tcPr>
            <w:tcW w:w="1657" w:type="dxa"/>
          </w:tcPr>
          <w:p w14:paraId="1F02AA07" w14:textId="77777777" w:rsidR="00D73BF6" w:rsidRPr="00AA4E06" w:rsidRDefault="00D73BF6" w:rsidP="00AA4E06">
            <w:pPr>
              <w:spacing w:before="60" w:after="60"/>
              <w:rPr>
                <w:noProof/>
                <w:color w:val="000000" w:themeColor="text1"/>
                <w:sz w:val="20"/>
                <w:szCs w:val="20"/>
                <w:lang w:val="en-PH"/>
              </w:rPr>
            </w:pPr>
          </w:p>
        </w:tc>
        <w:tc>
          <w:tcPr>
            <w:tcW w:w="1658" w:type="dxa"/>
          </w:tcPr>
          <w:p w14:paraId="4441811F" w14:textId="77777777" w:rsidR="00D73BF6" w:rsidRPr="00AA4E06" w:rsidRDefault="00D73BF6" w:rsidP="00AA4E06">
            <w:pPr>
              <w:spacing w:before="60" w:after="60"/>
              <w:rPr>
                <w:noProof/>
                <w:color w:val="000000" w:themeColor="text1"/>
                <w:sz w:val="20"/>
                <w:szCs w:val="20"/>
                <w:lang w:val="en-PH"/>
              </w:rPr>
            </w:pPr>
          </w:p>
        </w:tc>
        <w:tc>
          <w:tcPr>
            <w:tcW w:w="1657" w:type="dxa"/>
          </w:tcPr>
          <w:p w14:paraId="20034D0B" w14:textId="77777777" w:rsidR="00D73BF6" w:rsidRPr="00AA4E06" w:rsidRDefault="00D73BF6" w:rsidP="00AA4E06">
            <w:pPr>
              <w:spacing w:before="60" w:after="60"/>
              <w:rPr>
                <w:noProof/>
                <w:color w:val="000000" w:themeColor="text1"/>
                <w:sz w:val="20"/>
                <w:szCs w:val="20"/>
                <w:lang w:val="en-PH"/>
              </w:rPr>
            </w:pPr>
          </w:p>
        </w:tc>
        <w:tc>
          <w:tcPr>
            <w:tcW w:w="1658" w:type="dxa"/>
          </w:tcPr>
          <w:p w14:paraId="39AF5D1D" w14:textId="77777777" w:rsidR="00D73BF6" w:rsidRPr="00AA4E06" w:rsidRDefault="00D73BF6" w:rsidP="00AA4E06">
            <w:pPr>
              <w:spacing w:before="60" w:after="60"/>
              <w:rPr>
                <w:noProof/>
                <w:color w:val="000000" w:themeColor="text1"/>
                <w:sz w:val="20"/>
                <w:szCs w:val="20"/>
                <w:lang w:val="en-PH"/>
              </w:rPr>
            </w:pPr>
          </w:p>
        </w:tc>
        <w:tc>
          <w:tcPr>
            <w:tcW w:w="1657" w:type="dxa"/>
          </w:tcPr>
          <w:p w14:paraId="1793EB44" w14:textId="77777777" w:rsidR="00D73BF6" w:rsidRPr="00AA4E06" w:rsidRDefault="00D73BF6" w:rsidP="00AA4E06">
            <w:pPr>
              <w:spacing w:before="60" w:after="60"/>
              <w:rPr>
                <w:noProof/>
                <w:color w:val="000000" w:themeColor="text1"/>
                <w:sz w:val="20"/>
                <w:szCs w:val="20"/>
                <w:lang w:val="en-PH"/>
              </w:rPr>
            </w:pPr>
          </w:p>
        </w:tc>
        <w:tc>
          <w:tcPr>
            <w:tcW w:w="1658" w:type="dxa"/>
          </w:tcPr>
          <w:p w14:paraId="20B55F5B" w14:textId="77777777" w:rsidR="00D73BF6" w:rsidRPr="00AA4E06" w:rsidRDefault="00D73BF6" w:rsidP="00AA4E06">
            <w:pPr>
              <w:spacing w:before="60" w:after="60"/>
              <w:rPr>
                <w:noProof/>
                <w:color w:val="000000" w:themeColor="text1"/>
                <w:sz w:val="20"/>
                <w:szCs w:val="20"/>
                <w:lang w:val="en-PH"/>
              </w:rPr>
            </w:pPr>
          </w:p>
        </w:tc>
        <w:tc>
          <w:tcPr>
            <w:tcW w:w="1657" w:type="dxa"/>
          </w:tcPr>
          <w:p w14:paraId="6917DCC1" w14:textId="77777777" w:rsidR="00D73BF6" w:rsidRPr="00AA4E06" w:rsidRDefault="00D73BF6" w:rsidP="00AA4E06">
            <w:pPr>
              <w:spacing w:before="60" w:after="60"/>
              <w:rPr>
                <w:noProof/>
                <w:color w:val="000000" w:themeColor="text1"/>
                <w:sz w:val="20"/>
                <w:szCs w:val="20"/>
                <w:lang w:val="en-PH"/>
              </w:rPr>
            </w:pPr>
          </w:p>
        </w:tc>
        <w:tc>
          <w:tcPr>
            <w:tcW w:w="1658" w:type="dxa"/>
          </w:tcPr>
          <w:p w14:paraId="537CC8E1" w14:textId="77777777" w:rsidR="00D73BF6" w:rsidRPr="00AA4E06" w:rsidRDefault="00D73BF6" w:rsidP="00AA4E06">
            <w:pPr>
              <w:spacing w:before="60" w:after="60"/>
              <w:rPr>
                <w:noProof/>
                <w:color w:val="000000" w:themeColor="text1"/>
                <w:sz w:val="20"/>
                <w:szCs w:val="20"/>
                <w:lang w:val="en-PH"/>
              </w:rPr>
            </w:pPr>
          </w:p>
        </w:tc>
      </w:tr>
      <w:tr w:rsidR="00D73BF6" w:rsidRPr="00AA4E06" w14:paraId="4A7051E6" w14:textId="6C2C421B" w:rsidTr="00D73BF6">
        <w:trPr>
          <w:trHeight w:val="884"/>
        </w:trPr>
        <w:tc>
          <w:tcPr>
            <w:tcW w:w="1657" w:type="dxa"/>
          </w:tcPr>
          <w:p w14:paraId="4B53FBFF" w14:textId="77777777" w:rsidR="00D73BF6" w:rsidRPr="00AA4E06" w:rsidRDefault="00D73BF6" w:rsidP="00AA4E06">
            <w:pPr>
              <w:spacing w:before="60" w:after="60"/>
              <w:rPr>
                <w:noProof/>
                <w:color w:val="000000" w:themeColor="text1"/>
                <w:sz w:val="20"/>
                <w:szCs w:val="20"/>
                <w:lang w:val="en-PH"/>
              </w:rPr>
            </w:pPr>
          </w:p>
        </w:tc>
        <w:tc>
          <w:tcPr>
            <w:tcW w:w="1658" w:type="dxa"/>
          </w:tcPr>
          <w:p w14:paraId="6FF7337C" w14:textId="77777777" w:rsidR="00D73BF6" w:rsidRPr="00AA4E06" w:rsidRDefault="00D73BF6" w:rsidP="00AA4E06">
            <w:pPr>
              <w:spacing w:before="60" w:after="60"/>
              <w:rPr>
                <w:noProof/>
                <w:color w:val="000000" w:themeColor="text1"/>
                <w:sz w:val="20"/>
                <w:szCs w:val="20"/>
                <w:lang w:val="en-PH"/>
              </w:rPr>
            </w:pPr>
          </w:p>
        </w:tc>
        <w:tc>
          <w:tcPr>
            <w:tcW w:w="1657" w:type="dxa"/>
          </w:tcPr>
          <w:p w14:paraId="797F11AE" w14:textId="77777777" w:rsidR="00D73BF6" w:rsidRPr="00AA4E06" w:rsidRDefault="00D73BF6" w:rsidP="00AA4E06">
            <w:pPr>
              <w:spacing w:before="60" w:after="60"/>
              <w:rPr>
                <w:noProof/>
                <w:color w:val="000000" w:themeColor="text1"/>
                <w:sz w:val="20"/>
                <w:szCs w:val="20"/>
                <w:lang w:val="en-PH"/>
              </w:rPr>
            </w:pPr>
          </w:p>
        </w:tc>
        <w:tc>
          <w:tcPr>
            <w:tcW w:w="1658" w:type="dxa"/>
          </w:tcPr>
          <w:p w14:paraId="1AD6474F" w14:textId="77777777" w:rsidR="00D73BF6" w:rsidRPr="00AA4E06" w:rsidRDefault="00D73BF6" w:rsidP="00AA4E06">
            <w:pPr>
              <w:spacing w:before="60" w:after="60"/>
              <w:rPr>
                <w:noProof/>
                <w:color w:val="000000" w:themeColor="text1"/>
                <w:sz w:val="20"/>
                <w:szCs w:val="20"/>
                <w:lang w:val="en-PH"/>
              </w:rPr>
            </w:pPr>
          </w:p>
        </w:tc>
        <w:tc>
          <w:tcPr>
            <w:tcW w:w="1657" w:type="dxa"/>
          </w:tcPr>
          <w:p w14:paraId="297A685C" w14:textId="77777777" w:rsidR="00D73BF6" w:rsidRPr="00AA4E06" w:rsidRDefault="00D73BF6" w:rsidP="00AA4E06">
            <w:pPr>
              <w:spacing w:before="60" w:after="60"/>
              <w:rPr>
                <w:noProof/>
                <w:color w:val="000000" w:themeColor="text1"/>
                <w:sz w:val="20"/>
                <w:szCs w:val="20"/>
                <w:lang w:val="en-PH"/>
              </w:rPr>
            </w:pPr>
          </w:p>
        </w:tc>
        <w:tc>
          <w:tcPr>
            <w:tcW w:w="1658" w:type="dxa"/>
          </w:tcPr>
          <w:p w14:paraId="58024FE9" w14:textId="77777777" w:rsidR="00D73BF6" w:rsidRPr="00AA4E06" w:rsidRDefault="00D73BF6" w:rsidP="00AA4E06">
            <w:pPr>
              <w:spacing w:before="60" w:after="60"/>
              <w:rPr>
                <w:noProof/>
                <w:color w:val="000000" w:themeColor="text1"/>
                <w:sz w:val="20"/>
                <w:szCs w:val="20"/>
                <w:lang w:val="en-PH"/>
              </w:rPr>
            </w:pPr>
          </w:p>
        </w:tc>
        <w:tc>
          <w:tcPr>
            <w:tcW w:w="1657" w:type="dxa"/>
          </w:tcPr>
          <w:p w14:paraId="6BC08A37" w14:textId="77777777" w:rsidR="00D73BF6" w:rsidRPr="00AA4E06" w:rsidRDefault="00D73BF6" w:rsidP="00AA4E06">
            <w:pPr>
              <w:spacing w:before="60" w:after="60"/>
              <w:rPr>
                <w:noProof/>
                <w:color w:val="000000" w:themeColor="text1"/>
                <w:sz w:val="20"/>
                <w:szCs w:val="20"/>
                <w:lang w:val="en-PH"/>
              </w:rPr>
            </w:pPr>
          </w:p>
        </w:tc>
        <w:tc>
          <w:tcPr>
            <w:tcW w:w="1658" w:type="dxa"/>
          </w:tcPr>
          <w:p w14:paraId="54834163" w14:textId="77777777" w:rsidR="00D73BF6" w:rsidRPr="00AA4E06" w:rsidRDefault="00D73BF6" w:rsidP="00AA4E06">
            <w:pPr>
              <w:spacing w:before="60" w:after="60"/>
              <w:rPr>
                <w:noProof/>
                <w:color w:val="000000" w:themeColor="text1"/>
                <w:sz w:val="20"/>
                <w:szCs w:val="20"/>
                <w:lang w:val="en-PH"/>
              </w:rPr>
            </w:pPr>
          </w:p>
        </w:tc>
      </w:tr>
    </w:tbl>
    <w:p w14:paraId="398E0AC8" w14:textId="1EE9123A" w:rsidR="00D73BF6" w:rsidRPr="00FE7031" w:rsidRDefault="00D73BF6">
      <w:pPr>
        <w:rPr>
          <w:i/>
        </w:rPr>
      </w:pPr>
      <w:r w:rsidRPr="00D73BF6">
        <w:rPr>
          <w:b/>
        </w:rPr>
        <w:t>Team confirmation</w:t>
      </w:r>
      <w:r>
        <w:rPr>
          <w:b/>
        </w:rPr>
        <w:t xml:space="preserve"> </w:t>
      </w:r>
      <w:r w:rsidRPr="00FE7031">
        <w:rPr>
          <w:i/>
        </w:rPr>
        <w:t xml:space="preserve">– each team member to sign and date </w:t>
      </w:r>
      <w:r w:rsidR="00FE7031" w:rsidRPr="00FE7031">
        <w:rPr>
          <w:i/>
        </w:rPr>
        <w:t>once training plan is agreed</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829"/>
        <w:gridCol w:w="2576"/>
        <w:gridCol w:w="2576"/>
      </w:tblGrid>
      <w:tr w:rsidR="00D73BF6" w:rsidRPr="00C02EB7" w14:paraId="477AC02D" w14:textId="3CA39832" w:rsidTr="00E57A47">
        <w:trPr>
          <w:trHeight w:val="436"/>
        </w:trPr>
        <w:tc>
          <w:tcPr>
            <w:tcW w:w="3829" w:type="dxa"/>
            <w:shd w:val="clear" w:color="auto" w:fill="E6EAF6" w:themeFill="background1"/>
          </w:tcPr>
          <w:p w14:paraId="614F8E8C" w14:textId="20E98E4D" w:rsidR="00D73BF6" w:rsidRPr="00C02EB7" w:rsidRDefault="00D73BF6" w:rsidP="009115A6">
            <w:pPr>
              <w:spacing w:line="259" w:lineRule="auto"/>
              <w:rPr>
                <w:b/>
                <w:bCs/>
                <w:color w:val="0031A7" w:themeColor="text2"/>
                <w:sz w:val="20"/>
              </w:rPr>
            </w:pPr>
            <w:r>
              <w:rPr>
                <w:b/>
                <w:bCs/>
                <w:color w:val="0031A7" w:themeColor="text2"/>
                <w:sz w:val="20"/>
              </w:rPr>
              <w:t>Name</w:t>
            </w:r>
          </w:p>
        </w:tc>
        <w:tc>
          <w:tcPr>
            <w:tcW w:w="2576" w:type="dxa"/>
            <w:shd w:val="clear" w:color="auto" w:fill="E6EAF6" w:themeFill="background1"/>
          </w:tcPr>
          <w:p w14:paraId="441C7CAE" w14:textId="638B1B18" w:rsidR="00D73BF6" w:rsidRPr="00C02EB7" w:rsidRDefault="00D73BF6" w:rsidP="009115A6">
            <w:pPr>
              <w:spacing w:line="259" w:lineRule="auto"/>
              <w:rPr>
                <w:b/>
                <w:bCs/>
                <w:color w:val="0031A7" w:themeColor="text2"/>
                <w:sz w:val="20"/>
              </w:rPr>
            </w:pPr>
            <w:r>
              <w:rPr>
                <w:b/>
                <w:bCs/>
                <w:color w:val="0031A7" w:themeColor="text2"/>
                <w:sz w:val="20"/>
              </w:rPr>
              <w:t>Signature</w:t>
            </w:r>
          </w:p>
        </w:tc>
        <w:tc>
          <w:tcPr>
            <w:tcW w:w="2576" w:type="dxa"/>
            <w:shd w:val="clear" w:color="auto" w:fill="E6EAF6" w:themeFill="background1"/>
          </w:tcPr>
          <w:p w14:paraId="6B129432" w14:textId="13CE47B9" w:rsidR="00D73BF6" w:rsidRDefault="00D73BF6" w:rsidP="009115A6">
            <w:pPr>
              <w:spacing w:line="259" w:lineRule="auto"/>
              <w:rPr>
                <w:b/>
                <w:bCs/>
                <w:color w:val="0031A7" w:themeColor="text2"/>
                <w:sz w:val="20"/>
              </w:rPr>
            </w:pPr>
            <w:r>
              <w:rPr>
                <w:b/>
                <w:bCs/>
                <w:color w:val="0031A7" w:themeColor="text2"/>
                <w:sz w:val="20"/>
              </w:rPr>
              <w:t>Date</w:t>
            </w:r>
          </w:p>
        </w:tc>
      </w:tr>
      <w:tr w:rsidR="00D73BF6" w:rsidRPr="00C02EB7" w14:paraId="5FBE08CB" w14:textId="42CC40CB" w:rsidTr="00E57A47">
        <w:trPr>
          <w:trHeight w:val="486"/>
        </w:trPr>
        <w:tc>
          <w:tcPr>
            <w:tcW w:w="3829" w:type="dxa"/>
            <w:shd w:val="clear" w:color="auto" w:fill="auto"/>
          </w:tcPr>
          <w:p w14:paraId="4B2B59C3" w14:textId="77777777" w:rsidR="00D73BF6" w:rsidRPr="00C02EB7" w:rsidRDefault="00D73BF6" w:rsidP="009115A6">
            <w:pPr>
              <w:spacing w:line="259" w:lineRule="auto"/>
              <w:rPr>
                <w:b/>
                <w:bCs/>
                <w:color w:val="0031A7" w:themeColor="text2"/>
                <w:sz w:val="20"/>
              </w:rPr>
            </w:pPr>
          </w:p>
        </w:tc>
        <w:tc>
          <w:tcPr>
            <w:tcW w:w="2576" w:type="dxa"/>
          </w:tcPr>
          <w:p w14:paraId="591F5864" w14:textId="77777777" w:rsidR="00D73BF6" w:rsidRPr="00C02EB7" w:rsidRDefault="00D73BF6" w:rsidP="009115A6">
            <w:pPr>
              <w:spacing w:line="259" w:lineRule="auto"/>
              <w:rPr>
                <w:b/>
                <w:bCs/>
                <w:color w:val="0031A7" w:themeColor="text2"/>
                <w:sz w:val="20"/>
              </w:rPr>
            </w:pPr>
          </w:p>
        </w:tc>
        <w:tc>
          <w:tcPr>
            <w:tcW w:w="2576" w:type="dxa"/>
          </w:tcPr>
          <w:p w14:paraId="30DE84B0" w14:textId="77777777" w:rsidR="00D73BF6" w:rsidRPr="00C02EB7" w:rsidRDefault="00D73BF6" w:rsidP="009115A6">
            <w:pPr>
              <w:spacing w:line="259" w:lineRule="auto"/>
              <w:rPr>
                <w:b/>
                <w:bCs/>
                <w:color w:val="0031A7" w:themeColor="text2"/>
                <w:sz w:val="20"/>
              </w:rPr>
            </w:pPr>
          </w:p>
        </w:tc>
      </w:tr>
      <w:tr w:rsidR="00D73BF6" w:rsidRPr="00C02EB7" w14:paraId="54FE68BA" w14:textId="63951EB7" w:rsidTr="00E57A47">
        <w:trPr>
          <w:trHeight w:val="486"/>
        </w:trPr>
        <w:tc>
          <w:tcPr>
            <w:tcW w:w="3829" w:type="dxa"/>
            <w:shd w:val="clear" w:color="auto" w:fill="auto"/>
          </w:tcPr>
          <w:p w14:paraId="186448A3" w14:textId="77777777" w:rsidR="00D73BF6" w:rsidRPr="00C02EB7" w:rsidRDefault="00D73BF6" w:rsidP="009115A6">
            <w:pPr>
              <w:spacing w:line="259" w:lineRule="auto"/>
              <w:rPr>
                <w:b/>
                <w:bCs/>
                <w:color w:val="0031A7" w:themeColor="text2"/>
                <w:sz w:val="20"/>
              </w:rPr>
            </w:pPr>
          </w:p>
        </w:tc>
        <w:tc>
          <w:tcPr>
            <w:tcW w:w="2576" w:type="dxa"/>
          </w:tcPr>
          <w:p w14:paraId="5A43567A" w14:textId="77777777" w:rsidR="00D73BF6" w:rsidRPr="00C02EB7" w:rsidRDefault="00D73BF6" w:rsidP="009115A6">
            <w:pPr>
              <w:spacing w:line="259" w:lineRule="auto"/>
              <w:rPr>
                <w:b/>
                <w:bCs/>
                <w:color w:val="0031A7" w:themeColor="text2"/>
                <w:sz w:val="20"/>
              </w:rPr>
            </w:pPr>
          </w:p>
        </w:tc>
        <w:tc>
          <w:tcPr>
            <w:tcW w:w="2576" w:type="dxa"/>
          </w:tcPr>
          <w:p w14:paraId="6AC836F5" w14:textId="77777777" w:rsidR="00D73BF6" w:rsidRPr="00C02EB7" w:rsidRDefault="00D73BF6" w:rsidP="009115A6">
            <w:pPr>
              <w:spacing w:line="259" w:lineRule="auto"/>
              <w:rPr>
                <w:b/>
                <w:bCs/>
                <w:color w:val="0031A7" w:themeColor="text2"/>
                <w:sz w:val="20"/>
              </w:rPr>
            </w:pPr>
          </w:p>
        </w:tc>
      </w:tr>
      <w:tr w:rsidR="00D73BF6" w:rsidRPr="00C02EB7" w14:paraId="6E540DF3" w14:textId="1DF14519" w:rsidTr="00E57A47">
        <w:trPr>
          <w:trHeight w:val="486"/>
        </w:trPr>
        <w:tc>
          <w:tcPr>
            <w:tcW w:w="3829" w:type="dxa"/>
            <w:shd w:val="clear" w:color="auto" w:fill="auto"/>
          </w:tcPr>
          <w:p w14:paraId="3F04945E" w14:textId="77777777" w:rsidR="00D73BF6" w:rsidRPr="00C02EB7" w:rsidRDefault="00D73BF6" w:rsidP="009115A6">
            <w:pPr>
              <w:spacing w:line="259" w:lineRule="auto"/>
              <w:rPr>
                <w:b/>
                <w:bCs/>
                <w:color w:val="0031A7" w:themeColor="text2"/>
                <w:sz w:val="20"/>
              </w:rPr>
            </w:pPr>
          </w:p>
        </w:tc>
        <w:tc>
          <w:tcPr>
            <w:tcW w:w="2576" w:type="dxa"/>
          </w:tcPr>
          <w:p w14:paraId="2DBCAA19" w14:textId="77777777" w:rsidR="00D73BF6" w:rsidRPr="00C02EB7" w:rsidRDefault="00D73BF6" w:rsidP="009115A6">
            <w:pPr>
              <w:spacing w:line="259" w:lineRule="auto"/>
              <w:rPr>
                <w:b/>
                <w:bCs/>
                <w:color w:val="0031A7" w:themeColor="text2"/>
                <w:sz w:val="20"/>
              </w:rPr>
            </w:pPr>
          </w:p>
        </w:tc>
        <w:tc>
          <w:tcPr>
            <w:tcW w:w="2576" w:type="dxa"/>
          </w:tcPr>
          <w:p w14:paraId="4BF49FBB" w14:textId="77777777" w:rsidR="00D73BF6" w:rsidRPr="00C02EB7" w:rsidRDefault="00D73BF6" w:rsidP="009115A6">
            <w:pPr>
              <w:spacing w:line="259" w:lineRule="auto"/>
              <w:rPr>
                <w:b/>
                <w:bCs/>
                <w:color w:val="0031A7" w:themeColor="text2"/>
                <w:sz w:val="20"/>
              </w:rPr>
            </w:pPr>
          </w:p>
        </w:tc>
      </w:tr>
      <w:tr w:rsidR="00D73BF6" w:rsidRPr="00C02EB7" w14:paraId="1D3C1791" w14:textId="02A0A600" w:rsidTr="00E57A47">
        <w:trPr>
          <w:trHeight w:val="486"/>
        </w:trPr>
        <w:tc>
          <w:tcPr>
            <w:tcW w:w="3829" w:type="dxa"/>
            <w:shd w:val="clear" w:color="auto" w:fill="auto"/>
          </w:tcPr>
          <w:p w14:paraId="29A80CC7" w14:textId="77777777" w:rsidR="00D73BF6" w:rsidRPr="00C02EB7" w:rsidRDefault="00D73BF6" w:rsidP="009115A6">
            <w:pPr>
              <w:spacing w:line="259" w:lineRule="auto"/>
              <w:rPr>
                <w:b/>
                <w:bCs/>
                <w:color w:val="0031A7" w:themeColor="text2"/>
                <w:sz w:val="20"/>
              </w:rPr>
            </w:pPr>
          </w:p>
        </w:tc>
        <w:tc>
          <w:tcPr>
            <w:tcW w:w="2576" w:type="dxa"/>
          </w:tcPr>
          <w:p w14:paraId="2EFEFE8B" w14:textId="77777777" w:rsidR="00D73BF6" w:rsidRPr="00C02EB7" w:rsidRDefault="00D73BF6" w:rsidP="009115A6">
            <w:pPr>
              <w:spacing w:line="259" w:lineRule="auto"/>
              <w:rPr>
                <w:b/>
                <w:bCs/>
                <w:color w:val="0031A7" w:themeColor="text2"/>
                <w:sz w:val="20"/>
              </w:rPr>
            </w:pPr>
          </w:p>
        </w:tc>
        <w:tc>
          <w:tcPr>
            <w:tcW w:w="2576" w:type="dxa"/>
          </w:tcPr>
          <w:p w14:paraId="680CF20A" w14:textId="77777777" w:rsidR="00D73BF6" w:rsidRPr="00C02EB7" w:rsidRDefault="00D73BF6" w:rsidP="009115A6">
            <w:pPr>
              <w:spacing w:line="259" w:lineRule="auto"/>
              <w:rPr>
                <w:b/>
                <w:bCs/>
                <w:color w:val="0031A7" w:themeColor="text2"/>
                <w:sz w:val="20"/>
              </w:rPr>
            </w:pPr>
          </w:p>
        </w:tc>
      </w:tr>
    </w:tbl>
    <w:p w14:paraId="03C88F8C" w14:textId="7B87FB9F" w:rsidR="00096380" w:rsidRDefault="00096380" w:rsidP="00D73BF6">
      <w:pPr>
        <w:pStyle w:val="Heading2"/>
      </w:pPr>
      <w:r>
        <w:lastRenderedPageBreak/>
        <w:t>Training performance review</w:t>
      </w:r>
    </w:p>
    <w:p w14:paraId="2ACD030A" w14:textId="39ADBBE3" w:rsidR="00D73BF6" w:rsidRPr="00D73BF6" w:rsidRDefault="00D73BF6" w:rsidP="00D73BF6">
      <w:pPr>
        <w:rPr>
          <w:b/>
        </w:rPr>
      </w:pPr>
      <w:r w:rsidRPr="00D73BF6">
        <w:rPr>
          <w:b/>
        </w:rPr>
        <w:t>Evaluation feedback and suggestions</w:t>
      </w:r>
    </w:p>
    <w:p w14:paraId="590DCDAD" w14:textId="01985A5E" w:rsidR="00D73BF6" w:rsidRDefault="00D73BF6" w:rsidP="00D73BF6"/>
    <w:p w14:paraId="4CCF6692" w14:textId="4B9EBF23" w:rsidR="00D73BF6" w:rsidRDefault="00D73BF6" w:rsidP="00D73BF6"/>
    <w:p w14:paraId="24178DB0" w14:textId="36A368F6" w:rsidR="00D73BF6" w:rsidRDefault="00D73BF6" w:rsidP="00D73BF6"/>
    <w:p w14:paraId="35FE7EE8" w14:textId="77777777" w:rsidR="00D73BF6" w:rsidRDefault="00D73BF6" w:rsidP="00D73BF6"/>
    <w:p w14:paraId="4B5DB5FE" w14:textId="1185DDE5" w:rsidR="00D73BF6" w:rsidRDefault="00D73BF6" w:rsidP="00D73BF6">
      <w:pPr>
        <w:rPr>
          <w:b/>
        </w:rPr>
      </w:pPr>
      <w:r w:rsidRPr="00D73BF6">
        <w:rPr>
          <w:b/>
        </w:rPr>
        <w:t>Review</w:t>
      </w:r>
      <w:r>
        <w:rPr>
          <w:b/>
        </w:rPr>
        <w:t>ed by (Name)</w:t>
      </w:r>
      <w:r w:rsidRPr="00D73BF6">
        <w:rPr>
          <w:b/>
        </w:rPr>
        <w:t>:</w:t>
      </w:r>
      <w:r>
        <w:rPr>
          <w:b/>
        </w:rPr>
        <w:t xml:space="preserve"> ______________________</w:t>
      </w:r>
    </w:p>
    <w:p w14:paraId="579E5A8E" w14:textId="08AE27B4" w:rsidR="00D73BF6" w:rsidRPr="00D73BF6" w:rsidRDefault="00D73BF6" w:rsidP="00D73BF6">
      <w:pPr>
        <w:rPr>
          <w:b/>
        </w:rPr>
      </w:pPr>
      <w:r>
        <w:rPr>
          <w:b/>
        </w:rPr>
        <w:t>Position: _________________</w:t>
      </w:r>
    </w:p>
    <w:p w14:paraId="2B0A9808" w14:textId="6C8F54F0" w:rsidR="00D73BF6" w:rsidRPr="00D73BF6" w:rsidRDefault="00D73BF6" w:rsidP="00D73BF6">
      <w:pPr>
        <w:rPr>
          <w:b/>
        </w:rPr>
      </w:pPr>
      <w:r w:rsidRPr="00D73BF6">
        <w:rPr>
          <w:b/>
        </w:rPr>
        <w:t>Date:</w:t>
      </w:r>
      <w:r>
        <w:rPr>
          <w:b/>
        </w:rPr>
        <w:t xml:space="preserve"> ________________</w:t>
      </w: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3F331B">
      <w:headerReference w:type="default" r:id="rId11"/>
      <w:footerReference w:type="default" r:id="rId12"/>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62D700C" w:rsidR="00CB4ED2" w:rsidRPr="00615C43" w:rsidRDefault="00F67C57" w:rsidP="00F7749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AA4E06">
      <w:rPr>
        <w:noProof/>
        <w:color w:val="000000" w:themeColor="text1"/>
        <w:sz w:val="16"/>
        <w:szCs w:val="16"/>
        <w:lang w:eastAsia="en-AU"/>
      </w:rPr>
      <w:t>MPower108 Training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F7749B">
      <w:rPr>
        <w:b/>
        <w:color w:val="000000" w:themeColor="text1"/>
        <w:sz w:val="16"/>
        <w:szCs w:val="16"/>
      </w:rPr>
      <w:fldChar w:fldCharType="begin"/>
    </w:r>
    <w:r w:rsidR="00CB4ED2" w:rsidRPr="00F7749B">
      <w:rPr>
        <w:b/>
        <w:color w:val="000000" w:themeColor="text1"/>
        <w:sz w:val="16"/>
        <w:szCs w:val="16"/>
      </w:rPr>
      <w:instrText xml:space="preserve"> PAGE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r w:rsidR="00CB4ED2" w:rsidRPr="00615C43">
      <w:rPr>
        <w:color w:val="000000" w:themeColor="text1"/>
        <w:sz w:val="16"/>
        <w:szCs w:val="16"/>
      </w:rPr>
      <w:t xml:space="preserve"> of </w:t>
    </w:r>
    <w:r w:rsidR="00CB4ED2" w:rsidRPr="00F7749B">
      <w:rPr>
        <w:b/>
        <w:color w:val="000000" w:themeColor="text1"/>
        <w:sz w:val="16"/>
        <w:szCs w:val="16"/>
      </w:rPr>
      <w:fldChar w:fldCharType="begin"/>
    </w:r>
    <w:r w:rsidR="00CB4ED2" w:rsidRPr="00F7749B">
      <w:rPr>
        <w:b/>
        <w:color w:val="000000" w:themeColor="text1"/>
        <w:sz w:val="16"/>
        <w:szCs w:val="16"/>
      </w:rPr>
      <w:instrText xml:space="preserve"> NUMPAGES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p>
  <w:p w14:paraId="4D33F2F3" w14:textId="289E156F" w:rsidR="00CB4ED2" w:rsidRPr="00E0639C" w:rsidRDefault="00D771AE" w:rsidP="00EF6AFD">
    <w:pPr>
      <w:pStyle w:val="Footer"/>
      <w:tabs>
        <w:tab w:val="clear" w:pos="4513"/>
        <w:tab w:val="clear" w:pos="9026"/>
        <w:tab w:val="right" w:pos="13721"/>
      </w:tabs>
      <w:spacing w:before="160" w:line="276" w:lineRule="auto"/>
      <w:rPr>
        <w:sz w:val="16"/>
        <w:szCs w:val="16"/>
      </w:rPr>
    </w:pPr>
    <w:r w:rsidRPr="009346D4">
      <w:rPr>
        <w:b/>
        <w:color w:val="FFFFFF"/>
        <w:sz w:val="16"/>
        <w:szCs w:val="16"/>
      </w:rPr>
      <w:t>Assessment</w:t>
    </w:r>
    <w:r w:rsidR="00F7749B" w:rsidRPr="009346D4">
      <w:rPr>
        <w:b/>
        <w:color w:val="FFFFFF"/>
        <w:sz w:val="16"/>
        <w:szCs w:val="16"/>
      </w:rPr>
      <w:t xml:space="preserve"> support document</w:t>
    </w:r>
    <w:r w:rsidR="00F7749B" w:rsidRPr="00E0639C">
      <w:rPr>
        <w:sz w:val="16"/>
        <w:szCs w:val="16"/>
      </w:rPr>
      <w:t xml:space="preserve"> </w:t>
    </w:r>
    <w:r w:rsidR="00CB4ED2" w:rsidRPr="00E0639C">
      <w:rPr>
        <w:sz w:val="16"/>
        <w:szCs w:val="16"/>
      </w:rPr>
      <w:tab/>
      <w:t>UNE Partnerships</w:t>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380"/>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6118"/>
    <w:rsid w:val="001A0287"/>
    <w:rsid w:val="001E5ADA"/>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31B"/>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346D4"/>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2EB7"/>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3BF6"/>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749B"/>
    <w:rsid w:val="00F87ACF"/>
    <w:rsid w:val="00F96C22"/>
    <w:rsid w:val="00FA4540"/>
    <w:rsid w:val="00FB7839"/>
    <w:rsid w:val="00FC2A3A"/>
    <w:rsid w:val="00FD65A7"/>
    <w:rsid w:val="00FE1272"/>
    <w:rsid w:val="00FE1DF0"/>
    <w:rsid w:val="00FE70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331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F331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23DAA-681C-4E28-9E03-17EED3339406}">
  <ds:schemaRefs>
    <ds:schemaRef ds:uri="http://schemas.openxmlformats.org/officeDocument/2006/bibliography"/>
  </ds:schemaRefs>
</ds:datastoreItem>
</file>

<file path=customXml/itemProps2.xml><?xml version="1.0" encoding="utf-8"?>
<ds:datastoreItem xmlns:ds="http://schemas.openxmlformats.org/officeDocument/2006/customXml" ds:itemID="{2CEC5DE8-029D-4DA7-8373-DCA6F46B7564}"/>
</file>

<file path=customXml/itemProps3.xml><?xml version="1.0" encoding="utf-8"?>
<ds:datastoreItem xmlns:ds="http://schemas.openxmlformats.org/officeDocument/2006/customXml" ds:itemID="{ABA65364-964D-46B9-82E5-C786AED3ADE7}"/>
</file>

<file path=customXml/itemProps4.xml><?xml version="1.0" encoding="utf-8"?>
<ds:datastoreItem xmlns:ds="http://schemas.openxmlformats.org/officeDocument/2006/customXml" ds:itemID="{1EFBDC6C-5805-44AA-AEBD-EE0CB507A822}"/>
</file>

<file path=docProps/app.xml><?xml version="1.0" encoding="utf-8"?>
<Properties xmlns="http://schemas.openxmlformats.org/officeDocument/2006/extended-properties" xmlns:vt="http://schemas.openxmlformats.org/officeDocument/2006/docPropsVTypes">
  <Template>TEMPLATE-UnitCode-Learning-Resource-Master-190221</Template>
  <TotalTime>27</TotalTime>
  <Pages>4</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MPower108 Training plan template</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Training plan template</dc:title>
  <dc:subject/>
  <dc:creator>R Colwell</dc:creator>
  <cp:keywords>Assessment Support Document</cp:keywords>
  <dc:description/>
  <cp:lastModifiedBy>Sally Bush</cp:lastModifiedBy>
  <cp:revision>7</cp:revision>
  <dcterms:created xsi:type="dcterms:W3CDTF">2022-08-30T22:49:00Z</dcterms:created>
  <dcterms:modified xsi:type="dcterms:W3CDTF">2023-07-07T02:44:00Z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